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2DAF9AD6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90</w:t>
      </w:r>
      <w:r w:rsidR="00423718">
        <w:rPr>
          <w:rFonts w:eastAsiaTheme="minorEastAsia" w:cs="Arial" w:hint="eastAsia"/>
          <w:lang w:eastAsia="ko-KR"/>
        </w:rPr>
        <w:t>-bis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bookmarkStart w:id="2" w:name="_GoBack"/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416135">
        <w:rPr>
          <w:rFonts w:cs="Arial"/>
        </w:rPr>
        <w:t>4084</w:t>
      </w:r>
      <w:bookmarkEnd w:id="2"/>
    </w:p>
    <w:p w14:paraId="1070730E" w14:textId="6B2A5E19" w:rsidR="00426A90" w:rsidRPr="0070428F" w:rsidRDefault="00423718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 w:hint="eastAsia"/>
          <w:lang w:eastAsia="ko-KR"/>
        </w:rPr>
        <w:t>Xi</w:t>
      </w:r>
      <w:r>
        <w:rPr>
          <w:rFonts w:eastAsiaTheme="minorEastAsia" w:cs="Arial"/>
          <w:lang w:eastAsia="ko-KR"/>
        </w:rPr>
        <w:t>’</w:t>
      </w:r>
      <w:r>
        <w:rPr>
          <w:rFonts w:eastAsiaTheme="minorEastAsia" w:cs="Arial" w:hint="eastAsia"/>
          <w:lang w:eastAsia="ko-KR"/>
        </w:rPr>
        <w:t>an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China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8</w:t>
      </w:r>
      <w:r w:rsidR="00426A90" w:rsidRPr="0070428F">
        <w:rPr>
          <w:rFonts w:cs="Arial"/>
        </w:rPr>
        <w:t xml:space="preserve"> – </w:t>
      </w:r>
      <w:r>
        <w:rPr>
          <w:rFonts w:eastAsiaTheme="minorEastAsia" w:cs="Arial" w:hint="eastAsia"/>
          <w:lang w:eastAsia="ko-KR"/>
        </w:rPr>
        <w:t>12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April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1E0F577C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423718">
        <w:rPr>
          <w:rFonts w:ascii="Arial" w:hAnsi="Arial" w:cs="Arial" w:hint="eastAsia"/>
          <w:sz w:val="22"/>
          <w:lang w:eastAsia="ko-KR"/>
        </w:rPr>
        <w:t>57G,H,I,J,K,L,M with 1UL</w:t>
      </w:r>
    </w:p>
    <w:p w14:paraId="23226DA5" w14:textId="6DB18935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207747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5692EE8A" w14:textId="5EB9EEE9" w:rsidR="00B67E80" w:rsidRDefault="00B67E80" w:rsidP="004C16E8">
      <w:pPr>
        <w:rPr>
          <w:rFonts w:ascii="Arial" w:hAnsi="Arial" w:cs="Arial"/>
          <w:sz w:val="18"/>
          <w:szCs w:val="18"/>
          <w:lang w:eastAsia="ko-KR"/>
        </w:rPr>
      </w:pPr>
      <w:r w:rsidRPr="0070428F">
        <w:rPr>
          <w:rFonts w:ascii="Arial" w:hAnsi="Arial" w:cs="Arial"/>
          <w:sz w:val="18"/>
          <w:szCs w:val="18"/>
        </w:rPr>
        <w:t xml:space="preserve">This TP introduces the following </w:t>
      </w:r>
      <w:r w:rsidR="00DC1FAF">
        <w:rPr>
          <w:rFonts w:ascii="Arial" w:hAnsi="Arial" w:cs="Arial"/>
          <w:sz w:val="18"/>
          <w:szCs w:val="18"/>
        </w:rPr>
        <w:t>NR Carrier Aggregation CA_n7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8</w:t>
      </w:r>
      <w:r w:rsidR="004C16E8" w:rsidRPr="004C16E8">
        <w:rPr>
          <w:rFonts w:ascii="Arial" w:hAnsi="Arial" w:cs="Arial"/>
          <w:sz w:val="18"/>
          <w:szCs w:val="18"/>
        </w:rPr>
        <w:t>-n2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57</w:t>
      </w:r>
      <w:r w:rsidRPr="0070428F">
        <w:rPr>
          <w:rFonts w:ascii="Arial" w:hAnsi="Arial" w:cs="Arial"/>
          <w:sz w:val="18"/>
          <w:szCs w:val="18"/>
        </w:rPr>
        <w:t xml:space="preserve"> </w:t>
      </w:r>
      <w:r w:rsidR="006B6B5E">
        <w:rPr>
          <w:rFonts w:ascii="Arial" w:hAnsi="Arial" w:cs="Arial" w:hint="eastAsia"/>
          <w:sz w:val="18"/>
          <w:szCs w:val="18"/>
          <w:lang w:eastAsia="ko-KR"/>
        </w:rPr>
        <w:t xml:space="preserve">with 1UL </w:t>
      </w:r>
      <w:r w:rsidRPr="0070428F">
        <w:rPr>
          <w:rFonts w:ascii="Arial" w:hAnsi="Arial" w:cs="Arial"/>
          <w:sz w:val="18"/>
          <w:szCs w:val="18"/>
        </w:rPr>
        <w:t>into the TR.</w:t>
      </w:r>
    </w:p>
    <w:tbl>
      <w:tblPr>
        <w:tblW w:w="10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4"/>
        <w:gridCol w:w="400"/>
        <w:gridCol w:w="1068"/>
        <w:gridCol w:w="1334"/>
        <w:gridCol w:w="1470"/>
        <w:gridCol w:w="1469"/>
        <w:gridCol w:w="2386"/>
      </w:tblGrid>
      <w:tr w:rsidR="00A123DA" w14:paraId="58EA59AC" w14:textId="77777777" w:rsidTr="00A123DA">
        <w:trPr>
          <w:cantSplit/>
          <w:trHeight w:val="659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D986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NR CA configuration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CA1D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99FF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BCS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EDA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contact</w:t>
            </w:r>
          </w:p>
          <w:p w14:paraId="673CF20C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A0AF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contact</w:t>
            </w:r>
          </w:p>
          <w:p w14:paraId="3A0729C0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email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6BDD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other supporting companies</w:t>
            </w:r>
          </w:p>
          <w:p w14:paraId="130BD135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A283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status</w:t>
            </w:r>
          </w:p>
          <w:p w14:paraId="211867A3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F35" w14:textId="77777777" w:rsidR="00A123DA" w:rsidRDefault="00A123DA">
            <w:pPr>
              <w:pStyle w:val="TAL"/>
              <w:rPr>
                <w:rFonts w:eastAsia="Times New Roman"/>
                <w:b/>
                <w:sz w:val="14"/>
              </w:rPr>
            </w:pPr>
            <w:r>
              <w:rPr>
                <w:b/>
                <w:sz w:val="14"/>
              </w:rPr>
              <w:t>supported next level fallback modes</w:t>
            </w:r>
            <w:r>
              <w:rPr>
                <w:b/>
                <w:sz w:val="14"/>
              </w:rPr>
              <w:br/>
              <w:t>(in DL and UL)</w:t>
            </w:r>
          </w:p>
        </w:tc>
      </w:tr>
      <w:tr w:rsidR="00A123DA" w14:paraId="3A32A941" w14:textId="77777777" w:rsidTr="00A123DA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806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sz w:val="14"/>
              </w:rPr>
              <w:t>CA_n</w:t>
            </w:r>
            <w:r>
              <w:rPr>
                <w:rFonts w:eastAsia="맑은 고딕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>
              <w:rPr>
                <w:rFonts w:eastAsia="맑은 고딕"/>
                <w:sz w:val="14"/>
                <w:lang w:eastAsia="ko-KR"/>
              </w:rPr>
              <w:t>257G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BE2A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-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561C" w14:textId="77777777" w:rsidR="00A123DA" w:rsidRDefault="00A123DA">
            <w:pPr>
              <w:pStyle w:val="TAL"/>
              <w:jc w:val="center"/>
              <w:rPr>
                <w:rFonts w:eastAsia="Times New Roman"/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2599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259E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D95E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C31E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12D1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(completed) DL_n78A-n257A</w:t>
            </w:r>
          </w:p>
        </w:tc>
      </w:tr>
      <w:tr w:rsidR="00A123DA" w14:paraId="65DE2C42" w14:textId="77777777" w:rsidTr="00A123DA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E779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sz w:val="14"/>
              </w:rPr>
              <w:t>CA_n</w:t>
            </w:r>
            <w:r>
              <w:rPr>
                <w:rFonts w:eastAsia="맑은 고딕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>
              <w:rPr>
                <w:rFonts w:eastAsia="맑은 고딕"/>
                <w:sz w:val="14"/>
                <w:lang w:eastAsia="ko-KR"/>
              </w:rPr>
              <w:t>257H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E405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-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9690" w14:textId="77777777" w:rsidR="00A123DA" w:rsidRDefault="00A123DA">
            <w:pPr>
              <w:pStyle w:val="TAL"/>
              <w:jc w:val="center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112B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6608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85A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7E6C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406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(new) DL_n78A-n257G</w:t>
            </w:r>
          </w:p>
        </w:tc>
      </w:tr>
      <w:tr w:rsidR="00A123DA" w14:paraId="6661BF69" w14:textId="77777777" w:rsidTr="00A123DA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D744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sz w:val="14"/>
              </w:rPr>
              <w:t>CA_n</w:t>
            </w:r>
            <w:r>
              <w:rPr>
                <w:rFonts w:eastAsia="맑은 고딕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>
              <w:rPr>
                <w:rFonts w:eastAsia="맑은 고딕"/>
                <w:sz w:val="14"/>
                <w:lang w:eastAsia="ko-KR"/>
              </w:rPr>
              <w:t>257I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05C6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-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4E01" w14:textId="77777777" w:rsidR="00A123DA" w:rsidRDefault="00A123DA">
            <w:pPr>
              <w:pStyle w:val="TAL"/>
              <w:jc w:val="center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445E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B958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2DBA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FA5B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6155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rFonts w:eastAsia="맑은 고딕"/>
                <w:sz w:val="14"/>
                <w:lang w:eastAsia="ko-KR"/>
              </w:rPr>
              <w:t>(new) DL_n78A-n257H</w:t>
            </w:r>
          </w:p>
        </w:tc>
      </w:tr>
      <w:tr w:rsidR="00A123DA" w14:paraId="03623457" w14:textId="77777777" w:rsidTr="00A123DA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0E90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sz w:val="14"/>
              </w:rPr>
              <w:t>CA_n</w:t>
            </w:r>
            <w:r>
              <w:rPr>
                <w:rFonts w:eastAsia="맑은 고딕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>
              <w:rPr>
                <w:rFonts w:eastAsia="맑은 고딕"/>
                <w:sz w:val="14"/>
                <w:lang w:eastAsia="ko-KR"/>
              </w:rPr>
              <w:t>257J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87F9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-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373E" w14:textId="77777777" w:rsidR="00A123DA" w:rsidRDefault="00A123DA">
            <w:pPr>
              <w:pStyle w:val="TAL"/>
              <w:jc w:val="center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32EC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42B3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CB5A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457D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A7BF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rFonts w:eastAsia="맑은 고딕"/>
                <w:sz w:val="14"/>
                <w:lang w:eastAsia="ko-KR"/>
              </w:rPr>
              <w:t>(new) DL_n78A-n257I</w:t>
            </w:r>
          </w:p>
        </w:tc>
      </w:tr>
      <w:tr w:rsidR="00A123DA" w14:paraId="0CDCFACF" w14:textId="77777777" w:rsidTr="00A123DA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9B16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sz w:val="14"/>
              </w:rPr>
              <w:t>CA_n</w:t>
            </w:r>
            <w:r>
              <w:rPr>
                <w:rFonts w:eastAsia="맑은 고딕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>
              <w:rPr>
                <w:rFonts w:eastAsia="맑은 고딕"/>
                <w:sz w:val="14"/>
                <w:lang w:eastAsia="ko-KR"/>
              </w:rPr>
              <w:t>257K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7EA6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-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701C" w14:textId="77777777" w:rsidR="00A123DA" w:rsidRDefault="00A123DA">
            <w:pPr>
              <w:pStyle w:val="TAL"/>
              <w:jc w:val="center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B8CB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F653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98EF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C6F0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D549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rFonts w:eastAsia="맑은 고딕"/>
                <w:sz w:val="14"/>
                <w:lang w:eastAsia="ko-KR"/>
              </w:rPr>
              <w:t>(new) DL_n78A-n257J</w:t>
            </w:r>
          </w:p>
        </w:tc>
      </w:tr>
      <w:tr w:rsidR="00A123DA" w14:paraId="61718C88" w14:textId="77777777" w:rsidTr="00A123DA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8DE6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sz w:val="14"/>
              </w:rPr>
              <w:t>CA_n</w:t>
            </w:r>
            <w:r>
              <w:rPr>
                <w:rFonts w:eastAsia="맑은 고딕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>
              <w:rPr>
                <w:rFonts w:eastAsia="맑은 고딕"/>
                <w:sz w:val="14"/>
                <w:lang w:eastAsia="ko-KR"/>
              </w:rPr>
              <w:t>257L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7AF6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-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F102" w14:textId="77777777" w:rsidR="00A123DA" w:rsidRDefault="00A123DA">
            <w:pPr>
              <w:pStyle w:val="TAL"/>
              <w:jc w:val="center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91B4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4DCE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A024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69C9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FC4B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rFonts w:eastAsia="맑은 고딕"/>
                <w:sz w:val="14"/>
                <w:lang w:eastAsia="ko-KR"/>
              </w:rPr>
              <w:t>(new) DL_n78A-n257K</w:t>
            </w:r>
          </w:p>
        </w:tc>
      </w:tr>
      <w:tr w:rsidR="00A123DA" w14:paraId="4A729B52" w14:textId="77777777" w:rsidTr="00A123DA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1B97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sz w:val="14"/>
              </w:rPr>
              <w:t>CA_n</w:t>
            </w:r>
            <w:r>
              <w:rPr>
                <w:rFonts w:eastAsia="맑은 고딕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>
              <w:rPr>
                <w:rFonts w:eastAsia="맑은 고딕"/>
                <w:sz w:val="14"/>
                <w:lang w:eastAsia="ko-KR"/>
              </w:rPr>
              <w:t>257M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560F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-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4E00" w14:textId="77777777" w:rsidR="00A123DA" w:rsidRDefault="00A123DA">
            <w:pPr>
              <w:pStyle w:val="TAL"/>
              <w:jc w:val="center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1398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6D88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E6E8" w14:textId="77777777" w:rsidR="00A123DA" w:rsidRDefault="00A123DA">
            <w:pPr>
              <w:pStyle w:val="TAL"/>
              <w:rPr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065B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B41D" w14:textId="77777777" w:rsidR="00A123DA" w:rsidRDefault="00A123DA">
            <w:pPr>
              <w:pStyle w:val="TAL"/>
              <w:rPr>
                <w:rFonts w:eastAsia="Times New Roman"/>
                <w:sz w:val="14"/>
              </w:rPr>
            </w:pPr>
            <w:r>
              <w:rPr>
                <w:rFonts w:eastAsia="맑은 고딕"/>
                <w:sz w:val="14"/>
                <w:lang w:eastAsia="ko-KR"/>
              </w:rPr>
              <w:t>(new) DL_n78A-n257L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11A7CD09" w14:textId="4422F85B" w:rsidR="006B6B5E" w:rsidRDefault="006B6B5E" w:rsidP="006B6B5E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521068528"/>
      <w:bookmarkStart w:id="5" w:name="_Toc528077785"/>
      <w:r>
        <w:rPr>
          <w:rFonts w:cs="Arial" w:hint="eastAsia"/>
          <w:lang w:val="en-US" w:eastAsia="zh-CN"/>
        </w:rPr>
        <w:t>8</w:t>
      </w:r>
      <w:r>
        <w:rPr>
          <w:rFonts w:cs="Arial"/>
          <w:lang w:eastAsia="zh-CN"/>
        </w:rPr>
        <w:t>.</w:t>
      </w:r>
      <w:r>
        <w:rPr>
          <w:rFonts w:cs="Arial" w:hint="eastAsia"/>
          <w:lang w:val="en-US" w:eastAsia="zh-CN"/>
        </w:rPr>
        <w:t>x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 w:rsidR="00266CC0"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 w:rsidR="00266CC0">
        <w:rPr>
          <w:rFonts w:cs="Arial" w:hint="eastAsia"/>
          <w:lang w:val="en-US" w:eastAsia="ko-KR"/>
        </w:rPr>
        <w:t>257</w:t>
      </w:r>
      <w:bookmarkEnd w:id="3"/>
    </w:p>
    <w:p w14:paraId="6D718A04" w14:textId="77777777" w:rsidR="006B6B5E" w:rsidRDefault="006B6B5E" w:rsidP="006B6B5E">
      <w:pPr>
        <w:pStyle w:val="3"/>
        <w:rPr>
          <w:rFonts w:cs="Arial"/>
          <w:szCs w:val="28"/>
          <w:lang w:eastAsia="zh-CN"/>
        </w:rPr>
      </w:pPr>
      <w:bookmarkStart w:id="6" w:name="_Toc530558236"/>
      <w:r>
        <w:rPr>
          <w:rFonts w:cs="Arial" w:hint="eastAsia"/>
          <w:szCs w:val="28"/>
          <w:lang w:val="en-US" w:eastAsia="zh-CN"/>
        </w:rPr>
        <w:t>8.x.1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6"/>
    </w:p>
    <w:p w14:paraId="37C89AB0" w14:textId="77777777" w:rsidR="006B6B5E" w:rsidRDefault="006B6B5E" w:rsidP="006B6B5E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7" w:name="_Toc530558237"/>
      <w:r>
        <w:rPr>
          <w:rFonts w:hint="eastAsia"/>
          <w:lang w:eastAsia="zh-CN"/>
        </w:rPr>
        <w:t>8.x.1.1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7"/>
    </w:p>
    <w:p w14:paraId="25E326AF" w14:textId="10D9FA01" w:rsidR="006B6B5E" w:rsidRDefault="006B6B5E" w:rsidP="006B6B5E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 w:rsidR="00A81E2D"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 w:rsidR="00A81E2D"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6B6B5E" w14:paraId="1373F42E" w14:textId="77777777" w:rsidTr="00FB7E3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CBC3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B68F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0B4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E812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51E9DA99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6B6B5E" w14:paraId="3256E28A" w14:textId="77777777" w:rsidTr="00FB7E3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3EF5" w14:textId="77777777" w:rsidR="006B6B5E" w:rsidRDefault="006B6B5E" w:rsidP="00FB7E3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2A53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C85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0A" w14:textId="77777777" w:rsidR="006B6B5E" w:rsidRDefault="006B6B5E" w:rsidP="00FB7E37">
            <w:pPr>
              <w:pStyle w:val="TAH"/>
              <w:rPr>
                <w:rFonts w:eastAsia="맑은 고딕"/>
              </w:rPr>
            </w:pPr>
          </w:p>
        </w:tc>
      </w:tr>
      <w:tr w:rsidR="006B6B5E" w14:paraId="010BC5B5" w14:textId="77777777" w:rsidTr="00FB7E3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98FB" w14:textId="77777777" w:rsidR="006B6B5E" w:rsidRDefault="006B6B5E" w:rsidP="00FB7E3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AEA6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EB80" w14:textId="77777777" w:rsidR="006B6B5E" w:rsidRDefault="006B6B5E" w:rsidP="00FB7E3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5522" w14:textId="77777777" w:rsidR="006B6B5E" w:rsidRDefault="006B6B5E" w:rsidP="00FB7E37">
            <w:pPr>
              <w:pStyle w:val="TAH"/>
              <w:rPr>
                <w:rFonts w:eastAsia="맑은 고딕"/>
              </w:rPr>
            </w:pPr>
          </w:p>
        </w:tc>
      </w:tr>
      <w:tr w:rsidR="00266CC0" w14:paraId="71B8D9C5" w14:textId="77777777" w:rsidTr="00FB7E3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67C0" w14:textId="064FDB2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F3853"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51707" w14:textId="4097A8A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  <w:lang w:eastAsia="ja-JP"/>
              </w:rPr>
              <w:t>3300</w:t>
            </w:r>
            <w:r w:rsidRPr="003F3853"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214A86" w14:textId="0079203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3F3853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4CE7F" w14:textId="41D6591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  <w:lang w:eastAsia="ja-JP"/>
              </w:rPr>
              <w:t>3800</w:t>
            </w:r>
            <w:r w:rsidRPr="003F3853"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E2B37C" w14:textId="5723AEA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  <w:lang w:eastAsia="ja-JP"/>
              </w:rPr>
              <w:t>3300</w:t>
            </w:r>
            <w:r w:rsidRPr="003F3853"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0C4B41" w14:textId="2C45E34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C0BA" w14:textId="102C9A7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  <w:lang w:eastAsia="ja-JP"/>
              </w:rPr>
              <w:t>3800</w:t>
            </w:r>
            <w:r w:rsidRPr="003F3853"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62D2" w14:textId="049D7E2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266CC0" w14:paraId="127D353D" w14:textId="77777777" w:rsidTr="00FB7E3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F58" w14:textId="33B69F9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F3853"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95F8A5" w14:textId="0015AED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70BE71" w14:textId="0A30FE8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A921" w14:textId="14A19FE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D313AF" w14:textId="177FCAA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A6D8FF" w14:textId="2A271CC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FDD" w14:textId="3987420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3853"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F0DE" w14:textId="28FC585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68702EAA" w14:textId="77777777" w:rsidR="006B6B5E" w:rsidRDefault="006B6B5E" w:rsidP="006B6B5E">
      <w:pPr>
        <w:rPr>
          <w:lang w:eastAsia="zh-CN"/>
        </w:rPr>
      </w:pPr>
    </w:p>
    <w:p w14:paraId="32BB10DE" w14:textId="77777777" w:rsidR="006B6B5E" w:rsidRDefault="006B6B5E" w:rsidP="006B6B5E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8" w:name="_Toc530558238"/>
      <w:r>
        <w:rPr>
          <w:rFonts w:hint="eastAsia"/>
          <w:lang w:eastAsia="zh-CN"/>
        </w:rPr>
        <w:lastRenderedPageBreak/>
        <w:t>8.x.1.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8"/>
    </w:p>
    <w:p w14:paraId="4D82D7B5" w14:textId="2929739D" w:rsidR="006B6B5E" w:rsidRDefault="006B6B5E" w:rsidP="006B6B5E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 w:rsidR="008C4CC4"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 w:rsidR="008C4CC4"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6B6B5E" w14:paraId="46129A89" w14:textId="77777777" w:rsidTr="00F11FF2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2A66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742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4E67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D92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233D172C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B3A5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3E2EB7C7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2A6E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28618F56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93C2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2D655830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F3B2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0735A75E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815D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E0999D0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FE9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3C3C533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EA0E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6ECFDB39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621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7C69F388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968E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9AA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2B73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991" w14:textId="77777777" w:rsidR="006B6B5E" w:rsidRDefault="006B6B5E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266CC0" w14:paraId="5E0260C3" w14:textId="77777777" w:rsidTr="00F11FF2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F4FB6" w14:textId="598A6FE2" w:rsidR="00266CC0" w:rsidRDefault="00266CC0" w:rsidP="0026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1E012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DDC0C" w14:textId="7146A2BB" w:rsidR="00266CC0" w:rsidRDefault="00266CC0" w:rsidP="0026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731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5D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55E" w14:textId="4A567E3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CA51" w14:textId="7334090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718" w14:textId="2E4B023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C52" w14:textId="0EA2076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F65D" w14:textId="7903A09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424C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48D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EA7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F3CC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D7E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80632" w14:textId="37771C7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266CC0" w14:paraId="54369A65" w14:textId="77777777" w:rsidTr="00F11FF2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7065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9ECF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5ECD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FE32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BB4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4B78" w14:textId="1B3478F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13E8" w14:textId="4711EA9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98E7" w14:textId="156229B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A5CB" w14:textId="71E6BFB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858" w14:textId="3C55F42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C2BD" w14:textId="48851F6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8F6C" w14:textId="361300C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F601" w14:textId="1211688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10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FDA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59F8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3AA9AF32" w14:textId="77777777" w:rsidTr="00F11FF2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DFB1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7935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B4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C66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9A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DAF4" w14:textId="40E49AA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A792" w14:textId="1D0EB43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5938" w14:textId="5823915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7044" w14:textId="678CAD9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C003" w14:textId="1AED8AE0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0EBB" w14:textId="25F56C3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D508" w14:textId="5346818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571F" w14:textId="52E5082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F11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FDC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CFB1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171D34F6" w14:textId="77777777" w:rsidTr="00F11FF2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E51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414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3204C" w14:textId="42ABFBC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37E" w14:textId="243DA64E" w:rsidR="00266CC0" w:rsidRDefault="00266CC0" w:rsidP="00266C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G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C62F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31145985" w14:textId="77777777" w:rsidTr="00F11FF2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E499" w14:textId="1AC3D906" w:rsidR="00266CC0" w:rsidRDefault="00266CC0" w:rsidP="0026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8A1D" w14:textId="5B954DB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4DC7" w14:textId="3D96F05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3E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60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0F73" w14:textId="1B809AF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7C41" w14:textId="2FC5D39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9C69" w14:textId="53541EB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36F9" w14:textId="5D2BA69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A53A" w14:textId="6EA3446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99C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57B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E63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B00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E33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EF41" w14:textId="1D86151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266CC0" w14:paraId="01117F6E" w14:textId="77777777" w:rsidTr="00F11FF2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130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4AA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21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A1E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0B6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71E0" w14:textId="0883F0D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5BF7" w14:textId="48BA743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F869" w14:textId="340855B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9A47" w14:textId="3ECD261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703C" w14:textId="5F3C488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6A7E" w14:textId="26B7580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1C33" w14:textId="62B80CF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7B63" w14:textId="49D5F0B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66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97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5E54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69C711E8" w14:textId="77777777" w:rsidTr="00F11FF2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5A4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36C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70D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793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02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A0D" w14:textId="2F81656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E071" w14:textId="121C7CC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1FFA" w14:textId="69EBE65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73E3" w14:textId="19F1523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C2E6" w14:textId="59EC701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F700" w14:textId="5E95B15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A82C" w14:textId="2FC2632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6C69" w14:textId="4F61A5C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C7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F01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606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67646" w14:paraId="39DC014A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E918" w14:textId="77777777" w:rsidR="00167646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0234" w14:textId="77777777" w:rsidR="00167646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5F7A" w14:textId="05EC5E8A" w:rsidR="00167646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E1AA" w14:textId="3420E353" w:rsidR="00167646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H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18B1" w14:textId="77777777" w:rsidR="00167646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08F332E1" w14:textId="77777777" w:rsidTr="00F11FF2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DCD47" w14:textId="7790002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90A1E" w14:textId="31C4CB1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5D4E6" w14:textId="65B09B5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57A6" w14:textId="4344D603" w:rsidR="00266CC0" w:rsidRDefault="00266CC0" w:rsidP="0026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287D" w14:textId="77777777" w:rsidR="00266CC0" w:rsidRDefault="00266CC0" w:rsidP="0026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0B31" w14:textId="42D316C5" w:rsidR="00266CC0" w:rsidRDefault="00266CC0" w:rsidP="00266C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3117" w14:textId="371D49B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1479" w14:textId="79A1327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4CFC" w14:textId="3819E24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018" w14:textId="540AE97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ECAC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6850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9922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7F8D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01A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0AE7F" w14:textId="7733B4D6" w:rsidR="00266CC0" w:rsidRDefault="00A01B5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266CC0" w14:paraId="603094A0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3951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A70E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A7C4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7D44" w14:textId="41AAE64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2DC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72F" w14:textId="5451E5A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AA40" w14:textId="64E4DF2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3D5" w14:textId="3B52F6E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283" w14:textId="78D6B3D0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6727" w14:textId="5FBD1FB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1BA8" w14:textId="75773BCC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9B9" w14:textId="7A3DEC6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5B69" w14:textId="34A32FD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B910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86A2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3DD6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24522B41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2956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AF4C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288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489" w14:textId="736E3D4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5F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E598" w14:textId="6731397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DE6" w14:textId="6676431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86C2" w14:textId="61F9111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840" w14:textId="2B12691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F7D3" w14:textId="7C5766B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274" w14:textId="400D1509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937A" w14:textId="50ECD2E9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9706" w14:textId="286409E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3A3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08D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9E71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64D2DBF1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194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A42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0A8F" w14:textId="20DD249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1C2" w14:textId="4403E014" w:rsidR="00266CC0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I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8EF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154337EB" w14:textId="77777777" w:rsidTr="00F11FF2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349BF" w14:textId="558D751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E8DE" w14:textId="313016D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28D9A" w14:textId="1CE828B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17A6" w14:textId="116ED7B0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D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D7C7" w14:textId="6455414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BC91" w14:textId="35B6C99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E742" w14:textId="40607C8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ADFC" w14:textId="5096E6C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82AC" w14:textId="481FDA3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F06D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6DAD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44C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C30A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1F5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7213F" w14:textId="15AD5EB8" w:rsidR="00266CC0" w:rsidRDefault="00A01B5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266CC0" w14:paraId="332F4B40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4F78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8E8F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ED772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30C4" w14:textId="0903A190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EE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1294" w14:textId="6B59D78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8FC" w14:textId="70ADEAB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90A1" w14:textId="5B129A2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5C77" w14:textId="73B0364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EAF6" w14:textId="4A206FB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E63E" w14:textId="596B3CA9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8A33" w14:textId="02031689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B0C6" w14:textId="4B8431E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8B80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72B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E69D7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3DB67A02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B08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F734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454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543" w14:textId="297B443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5EB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6FD0" w14:textId="78F5900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4B4A" w14:textId="7FA4564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2FBA" w14:textId="5E8DEE7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9DE2" w14:textId="0602A9B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9A21" w14:textId="2F34D04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B237" w14:textId="1828147C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B3BC" w14:textId="54A68BD9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FF46" w14:textId="144FE38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0150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E9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5DFC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3A6D7EEE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78B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E41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782" w14:textId="57D8171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875D" w14:textId="2D905130" w:rsidR="00266CC0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J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BD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16A1F995" w14:textId="77777777" w:rsidTr="00F11FF2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B22ED" w14:textId="6FEE54A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78FDA" w14:textId="6AAC208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6690D" w14:textId="686851D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DCD0" w14:textId="0517FEB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B6C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F338" w14:textId="049498D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B6B6" w14:textId="53B927F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3843" w14:textId="013EBB6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B81" w14:textId="5EA7DFE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A38D" w14:textId="6946061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09FA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6AC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5FE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1996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4717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F0EA8" w14:textId="37177EC1" w:rsidR="00266CC0" w:rsidRDefault="00A01B5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266CC0" w14:paraId="779C232D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859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2087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747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5AF6" w14:textId="3E65D11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5A8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146" w14:textId="6312520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35EB" w14:textId="50E233C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49E5" w14:textId="10EA4E70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1A6" w14:textId="07CFE80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0D68" w14:textId="4E05C12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4026" w14:textId="4DD059EC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C4E6" w14:textId="4D16A1A1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642" w14:textId="784370B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0845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EB9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23C3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75563DA4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E6D7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A01F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254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4358" w14:textId="4E48AE9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762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F203" w14:textId="555DDB9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453E" w14:textId="0CBE5E2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2194" w14:textId="7E2E519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2499" w14:textId="51FCBE6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E8E8" w14:textId="6821909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F8A1" w14:textId="6AB4F7E0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523" w14:textId="3B96325A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08F3" w14:textId="0C1688B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838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D34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0D41C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2F68FB21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A602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3DB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8F05" w14:textId="57872B5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DA4" w14:textId="2B9F9328" w:rsidR="00266CC0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K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4E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15134AA2" w14:textId="77777777" w:rsidTr="00F11FF2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7D573" w14:textId="24787FF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47A71" w14:textId="66325A5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9F67A" w14:textId="34C1323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6D5A" w14:textId="72AF798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F707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9F83" w14:textId="50D660A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2181" w14:textId="4B469F1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58E" w14:textId="6F52069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D71" w14:textId="38D331B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757C" w14:textId="1926D3C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C38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66B2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94C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E242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DC2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BF718" w14:textId="1B6677A6" w:rsidR="00266CC0" w:rsidRDefault="00A01B5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266CC0" w14:paraId="750C9186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2E68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2429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CFF4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4E3" w14:textId="0197702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4554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3F0" w14:textId="29B57EF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31BB" w14:textId="32D5004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114" w14:textId="3077B53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F6B3" w14:textId="7B70AB6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3A73" w14:textId="2C6C867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65A" w14:textId="5A705994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637D" w14:textId="23295963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A67A" w14:textId="0456DD8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6346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3CD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ABCD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34072AB2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7ABB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2F32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11A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2C1" w14:textId="137DE84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B14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680" w14:textId="6044A9E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83E0" w14:textId="45371960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E4C5" w14:textId="6DD5478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1C7A" w14:textId="2A25BCB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5606" w14:textId="04C68F9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1EFD" w14:textId="507EF05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9E96" w14:textId="30D70FB3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AFB0" w14:textId="4582148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F2EB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DE2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FCA7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51AF6B1C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C4FC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49D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C64D" w14:textId="2A5B4CD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74D5" w14:textId="78314410" w:rsidR="00266CC0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L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F26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61EB4068" w14:textId="77777777" w:rsidTr="00F11FF2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C86D3" w14:textId="36091C4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D3961" w14:textId="6C334D3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EE0EF" w14:textId="0726939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E81F" w14:textId="6DF8184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D6B4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F2A" w14:textId="61C896F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E21" w14:textId="675451A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F2BC" w14:textId="28CE52C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D95B" w14:textId="0E4AA2F1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67B5" w14:textId="6059BAA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30BE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C661" w14:textId="77777777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83E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2655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4B5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445C" w14:textId="4508E45C" w:rsidR="00266CC0" w:rsidRDefault="00A01B5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266CC0" w14:paraId="3177E644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BE7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15ED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BA11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9EE" w14:textId="6D5BC22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B7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891" w14:textId="7435738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4D8E" w14:textId="419D854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3C99" w14:textId="530E545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5E5F" w14:textId="67C6C19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4378" w14:textId="4EFD568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2E14" w14:textId="67EC89D9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D27" w14:textId="787134C0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7C9E" w14:textId="2A01B1A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B63B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C09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61B7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3BC8A2EF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9903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ECC8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72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7D0" w14:textId="1E09DA25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633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3F13" w14:textId="7B027BE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8CBF" w14:textId="2959460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7B36" w14:textId="60E0826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C252" w14:textId="1FF6F5D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BFB9" w14:textId="604320AF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E077" w14:textId="0A49CE04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2147" w14:textId="4C712D45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77C9" w14:textId="2CE2844A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2F70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B83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490F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61C2ACFC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868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1C3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8F9D" w14:textId="08F9C4A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302" w14:textId="30C8F2EE" w:rsidR="00266CC0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M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FE4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0606DEDA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67710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277BA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80F6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356" w14:textId="28F5169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0D3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3C8A" w14:textId="5D71325E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4477" w14:textId="5AA615DD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43E7" w14:textId="30A1B7B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B102" w14:textId="4710FD88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D7D" w14:textId="71DB2A6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E6AE" w14:textId="7FF60BF3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54C3" w14:textId="1D357060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957B" w14:textId="2624D989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64F5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B33E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619C2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60A215E9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00D96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1CC5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6CE8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FB16" w14:textId="6EBA1B42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007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B21C" w14:textId="74B49F8B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8F7F" w14:textId="50599F5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E53D" w14:textId="1942B29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106D" w14:textId="2EC9E023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970" w14:textId="11A868AC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B07C" w14:textId="04C44CAE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53DF" w14:textId="79BE598B" w:rsidR="00266CC0" w:rsidRDefault="00266CC0" w:rsidP="00FB7E3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F26" w14:textId="167E1B64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826E9"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D62E" w14:textId="77777777" w:rsidR="00266CC0" w:rsidRDefault="00266CC0" w:rsidP="00FB7E3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603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96FC7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6CC0" w14:paraId="5BA75B5E" w14:textId="77777777" w:rsidTr="00F11FF2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65C9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9734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6ECD" w14:textId="7EED8266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898" w14:textId="2BA9DE19" w:rsidR="00266CC0" w:rsidRDefault="00167646" w:rsidP="00FB7E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x-none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M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.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x-none" w:eastAsia="ko-KR"/>
              </w:rPr>
              <w:t>1</w:t>
            </w:r>
            <w:r w:rsidRPr="003F3853">
              <w:rPr>
                <w:rFonts w:ascii="Arial" w:hAnsi="Arial" w:cs="Arial"/>
                <w:sz w:val="18"/>
                <w:lang w:val="x-none" w:eastAsia="ja-JP"/>
              </w:rPr>
              <w:t xml:space="preserve"> in TS </w:t>
            </w:r>
            <w:r>
              <w:rPr>
                <w:rFonts w:ascii="Arial" w:hAnsi="Arial" w:cs="Arial"/>
                <w:sz w:val="18"/>
                <w:lang w:val="x-none" w:eastAsia="ja-JP"/>
              </w:rPr>
              <w:t>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537B" w14:textId="77777777" w:rsidR="00266CC0" w:rsidRDefault="00266CC0" w:rsidP="00FB7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A8EE502" w14:textId="77777777" w:rsidR="006B6B5E" w:rsidRDefault="006B6B5E" w:rsidP="006B6B5E">
      <w:pPr>
        <w:rPr>
          <w:lang w:eastAsia="ko-KR"/>
        </w:rPr>
      </w:pPr>
    </w:p>
    <w:p w14:paraId="56F47516" w14:textId="77777777" w:rsidR="006B6B5E" w:rsidRDefault="006B6B5E" w:rsidP="006B6B5E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9" w:name="_Toc530558239"/>
      <w:r>
        <w:rPr>
          <w:rFonts w:hint="eastAsia"/>
          <w:lang w:eastAsia="zh-CN"/>
        </w:rPr>
        <w:t>8.x.1.3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UE co-existence studies</w:t>
      </w:r>
      <w:bookmarkEnd w:id="9"/>
    </w:p>
    <w:p w14:paraId="7595DC6F" w14:textId="09D0CBBA" w:rsidR="002A3C2F" w:rsidRDefault="00FF36AD" w:rsidP="006B6B5E">
      <w:pPr>
        <w:rPr>
          <w:lang w:val="en-US" w:eastAsia="ko-KR"/>
        </w:rPr>
      </w:pPr>
      <w:r>
        <w:rPr>
          <w:lang w:val="en-US" w:eastAsia="zh-CN"/>
        </w:rPr>
        <w:t>The studies for 1 band UL for the CA band combination of 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 xml:space="preserve"> + n</w:t>
      </w:r>
      <w:r>
        <w:rPr>
          <w:rFonts w:hint="eastAsia"/>
          <w:lang w:val="en-US" w:eastAsia="ko-KR"/>
        </w:rPr>
        <w:t>257</w:t>
      </w:r>
      <w:r>
        <w:rPr>
          <w:lang w:val="en-US" w:eastAsia="zh-CN"/>
        </w:rPr>
        <w:t xml:space="preserve"> have been already completed and captured into </w:t>
      </w:r>
      <w:r>
        <w:rPr>
          <w:rFonts w:eastAsia="SimSun"/>
          <w:lang w:val="en-US" w:eastAsia="zh-CN"/>
        </w:rPr>
        <w:t>TR 37.865-01-01</w:t>
      </w:r>
      <w:r>
        <w:rPr>
          <w:lang w:val="en-US" w:eastAsia="zh-CN"/>
        </w:rPr>
        <w:t xml:space="preserve">. </w:t>
      </w:r>
      <w:r w:rsidR="009B6709">
        <w:rPr>
          <w:rFonts w:hint="eastAsia"/>
          <w:lang w:eastAsia="ko-KR"/>
        </w:rPr>
        <w:t>I</w:t>
      </w:r>
      <w:r w:rsidR="009B6709" w:rsidRPr="003F3853">
        <w:t>t is expected that only 7</w:t>
      </w:r>
      <w:r w:rsidR="009B6709" w:rsidRPr="003F3853">
        <w:rPr>
          <w:vertAlign w:val="superscript"/>
        </w:rPr>
        <w:t>th</w:t>
      </w:r>
      <w:r w:rsidR="009B6709" w:rsidRPr="003F3853">
        <w:t xml:space="preserve"> order harmonic of Band n78 UL may fall into Band n257 DL</w:t>
      </w:r>
      <w:r w:rsidR="009B6709">
        <w:rPr>
          <w:rFonts w:hint="eastAsia"/>
          <w:lang w:eastAsia="ko-KR"/>
        </w:rPr>
        <w:t xml:space="preserve"> </w:t>
      </w:r>
      <w:r>
        <w:rPr>
          <w:lang w:val="en-US" w:eastAsia="zh-CN"/>
        </w:rPr>
        <w:t xml:space="preserve">according to </w:t>
      </w:r>
      <w:r>
        <w:rPr>
          <w:rFonts w:eastAsia="SimSun"/>
          <w:lang w:val="en-US" w:eastAsia="zh-CN"/>
        </w:rPr>
        <w:t>TR 37.865-01-01.</w:t>
      </w:r>
    </w:p>
    <w:p w14:paraId="13726D3C" w14:textId="77777777" w:rsidR="00FF36AD" w:rsidRPr="00FF36AD" w:rsidRDefault="00FF36AD" w:rsidP="006B6B5E">
      <w:pPr>
        <w:rPr>
          <w:lang w:eastAsia="ko-KR"/>
        </w:rPr>
      </w:pPr>
    </w:p>
    <w:p w14:paraId="66427EEA" w14:textId="77777777" w:rsidR="006B6B5E" w:rsidRDefault="006B6B5E" w:rsidP="006B6B5E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40"/>
      <w:r>
        <w:rPr>
          <w:rFonts w:hint="eastAsia"/>
          <w:lang w:eastAsia="zh-CN"/>
        </w:rPr>
        <w:t>8.x.1.4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∆T</w:t>
      </w:r>
      <w:r>
        <w:rPr>
          <w:rFonts w:hint="eastAsia"/>
          <w:vertAlign w:val="subscript"/>
          <w:lang w:eastAsia="zh-CN"/>
        </w:rPr>
        <w:t>IB</w:t>
      </w:r>
      <w:r>
        <w:rPr>
          <w:lang w:eastAsia="zh-CN"/>
        </w:rPr>
        <w:t xml:space="preserve"> and ∆R</w:t>
      </w:r>
      <w:r>
        <w:rPr>
          <w:rFonts w:hint="eastAsia"/>
          <w:vertAlign w:val="subscript"/>
          <w:lang w:eastAsia="zh-CN"/>
        </w:rPr>
        <w:t>IB</w:t>
      </w:r>
      <w:r>
        <w:rPr>
          <w:lang w:eastAsia="zh-CN"/>
        </w:rPr>
        <w:t xml:space="preserve"> values</w:t>
      </w:r>
      <w:bookmarkEnd w:id="10"/>
    </w:p>
    <w:p w14:paraId="200BC169" w14:textId="67F2B3F0" w:rsidR="006B6B5E" w:rsidRDefault="006B6B5E" w:rsidP="006B6B5E">
      <w:r>
        <w:t xml:space="preserve">For </w:t>
      </w:r>
      <w:r>
        <w:rPr>
          <w:rFonts w:hint="eastAsia"/>
          <w:lang w:val="en-US" w:eastAsia="zh-CN"/>
        </w:rPr>
        <w:t>CA</w:t>
      </w:r>
      <w:r>
        <w:rPr>
          <w:lang w:eastAsia="zh-CN"/>
        </w:rPr>
        <w:t>_</w:t>
      </w:r>
      <w:r w:rsidR="006B2C08">
        <w:rPr>
          <w:rFonts w:hint="eastAsia"/>
          <w:lang w:val="en-US" w:eastAsia="zh-CN"/>
        </w:rPr>
        <w:t>n</w:t>
      </w:r>
      <w:r w:rsidR="006B2C08">
        <w:rPr>
          <w:rFonts w:hint="eastAsia"/>
          <w:lang w:val="en-US" w:eastAsia="ko-KR"/>
        </w:rPr>
        <w:t>78</w:t>
      </w:r>
      <w:r>
        <w:rPr>
          <w:lang w:eastAsia="ja-JP"/>
        </w:rPr>
        <w:t>-n</w:t>
      </w:r>
      <w:r w:rsidR="006B2C08">
        <w:rPr>
          <w:rFonts w:hint="eastAsia"/>
          <w:lang w:val="en-US" w:eastAsia="ko-KR"/>
        </w:rPr>
        <w:t>257</w:t>
      </w:r>
      <w:r>
        <w:t>, the</w:t>
      </w:r>
      <w:r>
        <w:rPr>
          <w:rFonts w:hint="eastAsia"/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>
        <w:t xml:space="preserve"> </w:t>
      </w:r>
      <w:r w:rsidR="009B6709">
        <w:t xml:space="preserve">values are </w:t>
      </w:r>
      <w:r w:rsidR="009B6709">
        <w:rPr>
          <w:lang w:val="en-US" w:eastAsia="zh-CN"/>
        </w:rPr>
        <w:t>already specified in TR37.865-01-01</w:t>
      </w:r>
      <w:r w:rsidR="009B6709">
        <w:t>.</w:t>
      </w:r>
    </w:p>
    <w:p w14:paraId="71D8AAF1" w14:textId="77777777" w:rsidR="006B6B5E" w:rsidRPr="009B6709" w:rsidRDefault="006B6B5E" w:rsidP="006B6B5E"/>
    <w:p w14:paraId="2022E1B4" w14:textId="77777777" w:rsidR="006B6B5E" w:rsidRDefault="006B6B5E" w:rsidP="006B6B5E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1" w:name="_Toc530558241"/>
      <w:r>
        <w:rPr>
          <w:rFonts w:hint="eastAsia"/>
          <w:lang w:eastAsia="zh-CN"/>
        </w:rPr>
        <w:t xml:space="preserve">8.x.1.5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REFSENS requirements</w:t>
      </w:r>
      <w:bookmarkEnd w:id="11"/>
    </w:p>
    <w:p w14:paraId="4844E34C" w14:textId="61108F91" w:rsidR="009B6709" w:rsidRDefault="009B6709" w:rsidP="009B6709">
      <w:pPr>
        <w:rPr>
          <w:rFonts w:eastAsia="SimSun"/>
          <w:lang w:val="en-US" w:eastAsia="zh-CN"/>
        </w:rPr>
      </w:pPr>
      <w:bookmarkStart w:id="12" w:name="_Toc530558242"/>
      <w:r>
        <w:rPr>
          <w:lang w:val="en-US" w:eastAsia="zh-CN"/>
        </w:rPr>
        <w:t>The studies for 1 band UL for the CA band combination of 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 xml:space="preserve"> + n</w:t>
      </w:r>
      <w:r>
        <w:rPr>
          <w:rFonts w:hint="eastAsia"/>
          <w:lang w:val="en-US" w:eastAsia="ko-KR"/>
        </w:rPr>
        <w:t>257</w:t>
      </w:r>
      <w:r>
        <w:rPr>
          <w:lang w:val="en-US" w:eastAsia="zh-CN"/>
        </w:rPr>
        <w:t xml:space="preserve"> have been already completed and captured into </w:t>
      </w:r>
      <w:r>
        <w:rPr>
          <w:rFonts w:eastAsia="SimSun"/>
          <w:lang w:val="en-US" w:eastAsia="zh-CN"/>
        </w:rPr>
        <w:t>TR 37.865-01-01</w:t>
      </w:r>
      <w:r>
        <w:rPr>
          <w:lang w:val="en-US" w:eastAsia="zh-CN"/>
        </w:rPr>
        <w:t xml:space="preserve">. There are no need for additional REFSENS requirements for 1 band UL according to </w:t>
      </w:r>
      <w:r>
        <w:rPr>
          <w:rFonts w:eastAsia="SimSun"/>
          <w:lang w:val="en-US" w:eastAsia="zh-CN"/>
        </w:rPr>
        <w:t>TR 37.865-01-01.</w:t>
      </w:r>
    </w:p>
    <w:bookmarkEnd w:id="4"/>
    <w:bookmarkEnd w:id="5"/>
    <w:bookmarkEnd w:id="12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753A1" w14:textId="77777777" w:rsidR="00CF5DB1" w:rsidRDefault="00CF5DB1" w:rsidP="002B3503">
      <w:pPr>
        <w:spacing w:after="0"/>
      </w:pPr>
      <w:r>
        <w:separator/>
      </w:r>
    </w:p>
  </w:endnote>
  <w:endnote w:type="continuationSeparator" w:id="0">
    <w:p w14:paraId="7A82E087" w14:textId="77777777" w:rsidR="00CF5DB1" w:rsidRDefault="00CF5DB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BBE99" w14:textId="77777777" w:rsidR="00CF5DB1" w:rsidRDefault="00CF5DB1" w:rsidP="002B3503">
      <w:pPr>
        <w:spacing w:after="0"/>
      </w:pPr>
      <w:r>
        <w:separator/>
      </w:r>
    </w:p>
  </w:footnote>
  <w:footnote w:type="continuationSeparator" w:id="0">
    <w:p w14:paraId="0E3E79DA" w14:textId="77777777" w:rsidR="00CF5DB1" w:rsidRDefault="00CF5DB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64A1"/>
    <w:rsid w:val="0015000E"/>
    <w:rsid w:val="0016131F"/>
    <w:rsid w:val="00167646"/>
    <w:rsid w:val="00187D59"/>
    <w:rsid w:val="001E5820"/>
    <w:rsid w:val="00207747"/>
    <w:rsid w:val="002127E2"/>
    <w:rsid w:val="00214C87"/>
    <w:rsid w:val="00215035"/>
    <w:rsid w:val="002616AE"/>
    <w:rsid w:val="00266CC0"/>
    <w:rsid w:val="00267CF0"/>
    <w:rsid w:val="00267DD3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6288"/>
    <w:rsid w:val="003777FE"/>
    <w:rsid w:val="003809A5"/>
    <w:rsid w:val="003D333A"/>
    <w:rsid w:val="003E56DA"/>
    <w:rsid w:val="00416135"/>
    <w:rsid w:val="0042109F"/>
    <w:rsid w:val="00423718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33AEA"/>
    <w:rsid w:val="0054509C"/>
    <w:rsid w:val="00560A63"/>
    <w:rsid w:val="00564B2E"/>
    <w:rsid w:val="00570B14"/>
    <w:rsid w:val="005B145E"/>
    <w:rsid w:val="005B2640"/>
    <w:rsid w:val="005F6CE3"/>
    <w:rsid w:val="00602EB6"/>
    <w:rsid w:val="00641C2E"/>
    <w:rsid w:val="00664DF6"/>
    <w:rsid w:val="00694637"/>
    <w:rsid w:val="006976DD"/>
    <w:rsid w:val="006B2C08"/>
    <w:rsid w:val="006B6B5E"/>
    <w:rsid w:val="006C5FB2"/>
    <w:rsid w:val="006C6840"/>
    <w:rsid w:val="0070428F"/>
    <w:rsid w:val="00726265"/>
    <w:rsid w:val="00734EBD"/>
    <w:rsid w:val="00741C1D"/>
    <w:rsid w:val="00760825"/>
    <w:rsid w:val="00766D91"/>
    <w:rsid w:val="007A5B83"/>
    <w:rsid w:val="007B2C6B"/>
    <w:rsid w:val="007D20DF"/>
    <w:rsid w:val="008236E4"/>
    <w:rsid w:val="00850296"/>
    <w:rsid w:val="00872D8C"/>
    <w:rsid w:val="008972F3"/>
    <w:rsid w:val="008A106D"/>
    <w:rsid w:val="008A4493"/>
    <w:rsid w:val="008C4CC4"/>
    <w:rsid w:val="0091383D"/>
    <w:rsid w:val="009248C3"/>
    <w:rsid w:val="00940559"/>
    <w:rsid w:val="009415E7"/>
    <w:rsid w:val="00996062"/>
    <w:rsid w:val="009B1E68"/>
    <w:rsid w:val="009B6709"/>
    <w:rsid w:val="009D4BCE"/>
    <w:rsid w:val="009E082A"/>
    <w:rsid w:val="009E0A39"/>
    <w:rsid w:val="009F7A9A"/>
    <w:rsid w:val="00A01B50"/>
    <w:rsid w:val="00A06E97"/>
    <w:rsid w:val="00A123DA"/>
    <w:rsid w:val="00A451E8"/>
    <w:rsid w:val="00A6018C"/>
    <w:rsid w:val="00A81E2D"/>
    <w:rsid w:val="00AA7803"/>
    <w:rsid w:val="00AE3450"/>
    <w:rsid w:val="00AE6327"/>
    <w:rsid w:val="00B238F4"/>
    <w:rsid w:val="00B33CCE"/>
    <w:rsid w:val="00B4385F"/>
    <w:rsid w:val="00B45097"/>
    <w:rsid w:val="00B649B7"/>
    <w:rsid w:val="00B65B59"/>
    <w:rsid w:val="00B67E80"/>
    <w:rsid w:val="00BC3808"/>
    <w:rsid w:val="00BC764C"/>
    <w:rsid w:val="00BF4B17"/>
    <w:rsid w:val="00C0367C"/>
    <w:rsid w:val="00C21554"/>
    <w:rsid w:val="00C41A3D"/>
    <w:rsid w:val="00C44E88"/>
    <w:rsid w:val="00C81190"/>
    <w:rsid w:val="00CF5DB1"/>
    <w:rsid w:val="00D275CC"/>
    <w:rsid w:val="00D43E1A"/>
    <w:rsid w:val="00D767C4"/>
    <w:rsid w:val="00D77CF5"/>
    <w:rsid w:val="00D870A7"/>
    <w:rsid w:val="00DC1FAF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11FF2"/>
    <w:rsid w:val="00F32F72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BFAF0391-F0C7-419F-ACC6-64788E4E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5249C-92E9-49C9-9593-D587DBDA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cp:lastModifiedBy>Kim Yunsung</cp:lastModifiedBy>
  <cp:revision>5</cp:revision>
  <cp:lastPrinted>1900-12-31T15:00:00Z</cp:lastPrinted>
  <dcterms:created xsi:type="dcterms:W3CDTF">2019-03-22T06:28:00Z</dcterms:created>
  <dcterms:modified xsi:type="dcterms:W3CDTF">2019-04-01T13:38:00Z</dcterms:modified>
</cp:coreProperties>
</file>